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024F5EB4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2021C2">
        <w:rPr>
          <w:rFonts w:ascii="Arial" w:hAnsi="Arial" w:cs="Arial"/>
          <w:b/>
          <w:sz w:val="20"/>
          <w:szCs w:val="20"/>
          <w:lang w:val="uk-UA" w:eastAsia="en-US"/>
        </w:rPr>
        <w:t>445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5E6DA7DE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2021C2">
        <w:rPr>
          <w:rFonts w:ascii="Arial" w:hAnsi="Arial" w:cs="Arial"/>
          <w:sz w:val="20"/>
          <w:szCs w:val="20"/>
          <w:lang w:val="uk-UA" w:eastAsia="en-US"/>
        </w:rPr>
        <w:t>30.04</w:t>
      </w:r>
      <w:r w:rsidR="0013202D">
        <w:rPr>
          <w:rFonts w:ascii="Arial" w:hAnsi="Arial" w:cs="Arial"/>
          <w:sz w:val="20"/>
          <w:szCs w:val="20"/>
          <w:lang w:val="uk-UA" w:eastAsia="en-US"/>
        </w:rPr>
        <w:t>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5A176C90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3F5A06">
        <w:rPr>
          <w:rFonts w:ascii="Arial" w:hAnsi="Arial" w:cs="Arial"/>
          <w:sz w:val="20"/>
          <w:szCs w:val="20"/>
          <w:lang w:val="uk-UA"/>
        </w:rPr>
        <w:t>6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proofErr w:type="gramStart"/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  <w:proofErr w:type="gram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C07B4D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B9F0B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74613CD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3C40E714" w:rsidR="00C07B4D" w:rsidRPr="00B22092" w:rsidRDefault="002021C2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30.04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хв.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C07B4D" w:rsidRPr="0025762E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Начало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3F762C41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C07B4D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7E7C2" w14:textId="77777777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1A32EDCC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4939BEA2" w:rsidR="00C07B4D" w:rsidRPr="0025762E" w:rsidRDefault="002021C2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05.04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.202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13202D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  <w:r w:rsidR="00C07B4D">
              <w:rPr>
                <w:rFonts w:ascii="Arial" w:hAnsi="Arial" w:cs="Arial"/>
                <w:sz w:val="20"/>
                <w:szCs w:val="20"/>
                <w:lang w:val="uk-UA"/>
              </w:rPr>
              <w:t xml:space="preserve">-00 </w:t>
            </w:r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чч</w:t>
            </w:r>
            <w:proofErr w:type="spellEnd"/>
            <w:r w:rsidR="00C07B4D" w:rsidRPr="00B22092">
              <w:rPr>
                <w:rFonts w:ascii="Arial" w:hAnsi="Arial" w:cs="Arial"/>
                <w:sz w:val="20"/>
                <w:szCs w:val="20"/>
                <w:lang w:val="uk-UA"/>
              </w:rPr>
              <w:t>. хв</w:t>
            </w:r>
            <w:r w:rsidR="00C07B4D" w:rsidRPr="0026434B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.</w:t>
            </w:r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Окончание</w:t>
            </w:r>
            <w:proofErr w:type="spellEnd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 xml:space="preserve"> </w:t>
            </w:r>
            <w:proofErr w:type="spellStart"/>
            <w:r w:rsidR="00C07B4D"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uk-UA"/>
              </w:rPr>
              <w:t>аукциона</w:t>
            </w:r>
            <w:proofErr w:type="spellEnd"/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338C93FB" w:rsidR="00C07B4D" w:rsidRPr="00B22092" w:rsidRDefault="00C07B4D" w:rsidP="00C07B4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DC550D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FAD5" w14:textId="69D7217F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32CF98D1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4B4BB79B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DC550D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1AB" w14:textId="16A81149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41FF1A1E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7D2CFD51" w:rsidR="00DC550D" w:rsidRPr="00B22092" w:rsidRDefault="00DC550D" w:rsidP="00DC550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календарн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х </w:t>
            </w:r>
            <w:proofErr w:type="spellStart"/>
            <w:r w:rsidRPr="00B22092">
              <w:rPr>
                <w:rFonts w:ascii="Arial" w:hAnsi="Arial" w:cs="Arial"/>
                <w:bCs/>
                <w:sz w:val="20"/>
                <w:szCs w:val="20"/>
              </w:rPr>
              <w:t>днів</w:t>
            </w:r>
            <w:proofErr w:type="spellEnd"/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16ECD884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28E3E56F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</w:t>
            </w:r>
            <w:proofErr w:type="spellStart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трейдер</w:t>
            </w:r>
            <w:proofErr w:type="spellEnd"/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4D4B0378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Фіксація цін (з можливістю застосування прив’язок) на весь період потреби за заявками –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указывать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крайний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срок</w:t>
            </w:r>
            <w:proofErr w:type="spellEnd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 xml:space="preserve"> по </w:t>
            </w:r>
            <w:proofErr w:type="spellStart"/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заявке</w:t>
            </w:r>
            <w:proofErr w:type="spellEnd"/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3616EC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0FDA6947" w:rsidR="008E72F5" w:rsidRPr="0031345B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F80F60">
              <w:rPr>
                <w:rFonts w:ascii="Arial" w:hAnsi="Arial" w:cs="Arial"/>
                <w:sz w:val="20"/>
                <w:szCs w:val="20"/>
                <w:lang w:val="uk-UA"/>
              </w:rPr>
              <w:t>445</w:t>
            </w: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proofErr w:type="spellStart"/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proofErr w:type="spellEnd"/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 xml:space="preserve">Згідно з правилами </w:t>
      </w:r>
      <w:proofErr w:type="spellStart"/>
      <w:r w:rsidRPr="009C56A0">
        <w:rPr>
          <w:rFonts w:ascii="Arial" w:hAnsi="Arial" w:cs="Arial"/>
          <w:sz w:val="18"/>
          <w:szCs w:val="18"/>
          <w:lang w:val="uk-UA"/>
        </w:rPr>
        <w:t>закупівель</w:t>
      </w:r>
      <w:proofErr w:type="spellEnd"/>
      <w:r w:rsidRPr="009C56A0">
        <w:rPr>
          <w:rFonts w:ascii="Arial" w:hAnsi="Arial" w:cs="Arial"/>
          <w:sz w:val="18"/>
          <w:szCs w:val="18"/>
          <w:lang w:val="uk-UA"/>
        </w:rPr>
        <w:t>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30066BA6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 xml:space="preserve">групи </w:t>
      </w:r>
      <w:proofErr w:type="spellStart"/>
      <w:r w:rsidR="00B11385">
        <w:rPr>
          <w:rFonts w:ascii="Arial" w:hAnsi="Arial" w:cs="Arial"/>
          <w:iCs/>
          <w:sz w:val="22"/>
          <w:lang w:val="uk-UA"/>
        </w:rPr>
        <w:t>закупівель</w:t>
      </w:r>
      <w:proofErr w:type="spellEnd"/>
      <w:r w:rsidR="00B11385">
        <w:rPr>
          <w:rFonts w:ascii="Arial" w:hAnsi="Arial" w:cs="Arial"/>
          <w:iCs/>
          <w:sz w:val="22"/>
          <w:lang w:val="uk-UA"/>
        </w:rPr>
        <w:t xml:space="preserve">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9C56A0">
        <w:rPr>
          <w:rFonts w:ascii="Arial" w:hAnsi="Arial" w:cs="Arial"/>
          <w:b/>
          <w:sz w:val="22"/>
          <w:lang w:val="uk-UA"/>
        </w:rPr>
        <w:t xml:space="preserve">Лесовой </w:t>
      </w:r>
      <w:proofErr w:type="gramStart"/>
      <w:r w:rsidR="009C56A0">
        <w:rPr>
          <w:rFonts w:ascii="Arial" w:hAnsi="Arial" w:cs="Arial"/>
          <w:b/>
          <w:sz w:val="22"/>
          <w:lang w:val="uk-UA"/>
        </w:rPr>
        <w:t>А.В.</w:t>
      </w:r>
      <w:proofErr w:type="gramEnd"/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04C441BB" w14:textId="77777777" w:rsidR="00573CCD" w:rsidRPr="00DA4934" w:rsidRDefault="00573CCD" w:rsidP="00573CCD">
      <w:pPr>
        <w:rPr>
          <w:rFonts w:ascii="Arial" w:hAnsi="Arial" w:cs="Arial"/>
          <w:sz w:val="18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proofErr w:type="spellStart"/>
      <w:r>
        <w:rPr>
          <w:rFonts w:ascii="Arial" w:hAnsi="Arial" w:cs="Arial"/>
          <w:i/>
          <w:iCs/>
          <w:color w:val="2F5597"/>
          <w:sz w:val="16"/>
        </w:rPr>
        <w:t>ПрАТ</w:t>
      </w:r>
      <w:proofErr w:type="spellEnd"/>
      <w:r>
        <w:rPr>
          <w:rFonts w:ascii="Arial" w:hAnsi="Arial" w:cs="Arial"/>
          <w:i/>
          <w:iCs/>
          <w:color w:val="2F5597"/>
          <w:sz w:val="16"/>
        </w:rPr>
        <w:t xml:space="preserve">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</w:rPr>
        <w:t>):   </w:t>
      </w:r>
      <w:proofErr w:type="gramEnd"/>
      <w:r w:rsidRPr="00922F9C">
        <w:rPr>
          <w:rFonts w:ascii="Arial" w:hAnsi="Arial" w:cs="Arial"/>
          <w:i/>
          <w:iCs/>
          <w:color w:val="2F5597"/>
          <w:sz w:val="16"/>
        </w:rPr>
        <w:t>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3F356763" w14:textId="666AB788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ел (</w:t>
      </w:r>
      <w:proofErr w:type="spellStart"/>
      <w:r w:rsidRPr="00922F9C">
        <w:rPr>
          <w:rFonts w:ascii="Arial" w:hAnsi="Arial" w:cs="Arial"/>
          <w:i/>
          <w:iCs/>
          <w:color w:val="2F5597"/>
          <w:sz w:val="16"/>
        </w:rPr>
        <w:t>внутр</w:t>
      </w:r>
      <w:proofErr w:type="spellEnd"/>
      <w:r w:rsidRPr="00922F9C">
        <w:rPr>
          <w:rFonts w:ascii="Arial" w:hAnsi="Arial" w:cs="Arial"/>
          <w:i/>
          <w:iCs/>
          <w:color w:val="2F5597"/>
          <w:sz w:val="16"/>
        </w:rPr>
        <w:t xml:space="preserve">): </w:t>
      </w:r>
      <w:proofErr w:type="gramStart"/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85-</w:t>
      </w:r>
      <w:r w:rsidRPr="00BA1CCF">
        <w:rPr>
          <w:rFonts w:ascii="Arial" w:hAnsi="Arial" w:cs="Arial"/>
          <w:i/>
          <w:iCs/>
          <w:color w:val="2F5597"/>
          <w:sz w:val="16"/>
        </w:rPr>
        <w:t>35</w:t>
      </w:r>
      <w:proofErr w:type="gramEnd"/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1FBC" w14:textId="77777777" w:rsidR="00C53C66" w:rsidRDefault="00C53C66" w:rsidP="008F4E98">
      <w:pPr>
        <w:pStyle w:val="a3"/>
      </w:pPr>
      <w:r>
        <w:separator/>
      </w:r>
    </w:p>
  </w:endnote>
  <w:endnote w:type="continuationSeparator" w:id="0">
    <w:p w14:paraId="1E79FE0E" w14:textId="77777777" w:rsidR="00C53C66" w:rsidRDefault="00C53C66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EndPr/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F9F6F" w14:textId="77777777" w:rsidR="00C53C66" w:rsidRDefault="00C53C66" w:rsidP="008F4E98">
      <w:pPr>
        <w:pStyle w:val="a3"/>
      </w:pPr>
      <w:r>
        <w:separator/>
      </w:r>
    </w:p>
  </w:footnote>
  <w:footnote w:type="continuationSeparator" w:id="0">
    <w:p w14:paraId="264DDAA1" w14:textId="77777777" w:rsidR="00C53C66" w:rsidRDefault="00C53C66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2021C2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Місцезнаходження: 51901, Дніпропетровська обл., м.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Кам’янське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 xml:space="preserve">, вул. </w:t>
          </w: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Колеусівська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proofErr w:type="spellStart"/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</w:t>
          </w:r>
          <w:proofErr w:type="spellEnd"/>
          <w:r w:rsidRPr="00D6744D">
            <w:rPr>
              <w:rFonts w:ascii="Arial" w:hAnsi="Arial" w:cs="Arial"/>
              <w:sz w:val="18"/>
              <w:szCs w:val="18"/>
              <w:lang w:val="uk-UA"/>
            </w:rPr>
            <w:t>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02D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E22"/>
    <w:rsid w:val="00143A86"/>
    <w:rsid w:val="001445CD"/>
    <w:rsid w:val="00144D4E"/>
    <w:rsid w:val="00144D9A"/>
    <w:rsid w:val="001452BA"/>
    <w:rsid w:val="00145FF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3F89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F00FD"/>
    <w:rsid w:val="001F0670"/>
    <w:rsid w:val="001F151E"/>
    <w:rsid w:val="001F3B74"/>
    <w:rsid w:val="001F6CD3"/>
    <w:rsid w:val="001F6DC7"/>
    <w:rsid w:val="002021C2"/>
    <w:rsid w:val="002022A2"/>
    <w:rsid w:val="00202C3C"/>
    <w:rsid w:val="002048B3"/>
    <w:rsid w:val="00204922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E91"/>
    <w:rsid w:val="0022592A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2331"/>
    <w:rsid w:val="002623B6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2405"/>
    <w:rsid w:val="003B2658"/>
    <w:rsid w:val="003B4B0E"/>
    <w:rsid w:val="003B6A5B"/>
    <w:rsid w:val="003B73E2"/>
    <w:rsid w:val="003B7491"/>
    <w:rsid w:val="003B7CC4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4686"/>
    <w:rsid w:val="004162C6"/>
    <w:rsid w:val="00416F90"/>
    <w:rsid w:val="00417F7E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C02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5095"/>
    <w:rsid w:val="004C76B7"/>
    <w:rsid w:val="004D1146"/>
    <w:rsid w:val="004D11C5"/>
    <w:rsid w:val="004D130F"/>
    <w:rsid w:val="004D21BF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17F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703C5"/>
    <w:rsid w:val="005708CC"/>
    <w:rsid w:val="005721C0"/>
    <w:rsid w:val="005729A7"/>
    <w:rsid w:val="00573C0D"/>
    <w:rsid w:val="00573CCD"/>
    <w:rsid w:val="00574015"/>
    <w:rsid w:val="00575CF3"/>
    <w:rsid w:val="00575E8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31D"/>
    <w:rsid w:val="005A6791"/>
    <w:rsid w:val="005A6AF3"/>
    <w:rsid w:val="005B08D8"/>
    <w:rsid w:val="005B23D5"/>
    <w:rsid w:val="005B347F"/>
    <w:rsid w:val="005B4F3E"/>
    <w:rsid w:val="005B77FE"/>
    <w:rsid w:val="005C0891"/>
    <w:rsid w:val="005C1F61"/>
    <w:rsid w:val="005C26BF"/>
    <w:rsid w:val="005C3BCE"/>
    <w:rsid w:val="005C4444"/>
    <w:rsid w:val="005C452D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86A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B038A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C0"/>
    <w:rsid w:val="007F22F3"/>
    <w:rsid w:val="007F3458"/>
    <w:rsid w:val="007F4B31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1EE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442A"/>
    <w:rsid w:val="00884AB6"/>
    <w:rsid w:val="00884CFD"/>
    <w:rsid w:val="008877BA"/>
    <w:rsid w:val="00890EB1"/>
    <w:rsid w:val="00891BFD"/>
    <w:rsid w:val="008949DC"/>
    <w:rsid w:val="008952FE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7829"/>
    <w:rsid w:val="00A70B4D"/>
    <w:rsid w:val="00A73512"/>
    <w:rsid w:val="00A736E4"/>
    <w:rsid w:val="00A74284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6506"/>
    <w:rsid w:val="00A865AF"/>
    <w:rsid w:val="00A87A0A"/>
    <w:rsid w:val="00A87EEC"/>
    <w:rsid w:val="00A90255"/>
    <w:rsid w:val="00A91154"/>
    <w:rsid w:val="00A93481"/>
    <w:rsid w:val="00A93B6B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80006"/>
    <w:rsid w:val="00B80194"/>
    <w:rsid w:val="00B80D6F"/>
    <w:rsid w:val="00B8188D"/>
    <w:rsid w:val="00B8425D"/>
    <w:rsid w:val="00B8682A"/>
    <w:rsid w:val="00B91080"/>
    <w:rsid w:val="00B92A6D"/>
    <w:rsid w:val="00B934F6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3C66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B25"/>
    <w:rsid w:val="00CC1B87"/>
    <w:rsid w:val="00CC223D"/>
    <w:rsid w:val="00CC227E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540D"/>
    <w:rsid w:val="00CF60F9"/>
    <w:rsid w:val="00CF6721"/>
    <w:rsid w:val="00CF7337"/>
    <w:rsid w:val="00D00378"/>
    <w:rsid w:val="00D02090"/>
    <w:rsid w:val="00D0508B"/>
    <w:rsid w:val="00D063EA"/>
    <w:rsid w:val="00D0724B"/>
    <w:rsid w:val="00D07B04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B7F"/>
    <w:rsid w:val="00EC2BC3"/>
    <w:rsid w:val="00EC3330"/>
    <w:rsid w:val="00EC7BB2"/>
    <w:rsid w:val="00ED01E6"/>
    <w:rsid w:val="00ED06D8"/>
    <w:rsid w:val="00ED081F"/>
    <w:rsid w:val="00ED20E7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0F60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556A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859</TotalTime>
  <Pages>3</Pages>
  <Words>561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596</cp:revision>
  <cp:lastPrinted>2025-03-03T07:38:00Z</cp:lastPrinted>
  <dcterms:created xsi:type="dcterms:W3CDTF">2020-08-07T12:15:00Z</dcterms:created>
  <dcterms:modified xsi:type="dcterms:W3CDTF">2026-04-30T13:10:00Z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